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A7580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40"/>
          <w:szCs w:val="40"/>
          <w:lang w:val="en-US" w:eastAsia="zh-CN"/>
        </w:rPr>
        <w:t xml:space="preserve">平顶山新鹏驰汽车销售服务有限公司         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273D00D0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平顶山新鹏驰汽车销售服务有限公司</w:t>
      </w:r>
    </w:p>
    <w:p w14:paraId="1C155BA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我公司是一家集汽车销售与售后为一体的综合性销售公司，总公司位于天津市，在职员工将近1500人，公司为员工提供宿舍，管午饭，交五险，节假日福利多多，欢迎各位有志之士加入我公司，共创美好未来！</w:t>
      </w:r>
    </w:p>
    <w:p w14:paraId="5042688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私企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4E09BE0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汽车销售</w:t>
      </w:r>
    </w:p>
    <w:p w14:paraId="71C8155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肖女士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3DD7061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17537535050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0D85D41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邮箱：849690063@qq.com                  </w:t>
      </w:r>
    </w:p>
    <w:p w14:paraId="5FACB8B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4DF4609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销售顾问/5/有驾照，会开车，善于学习，抗压能力强</w:t>
      </w:r>
    </w:p>
    <w:p w14:paraId="6C3653C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维修技师/1/有汽车维修经验1年以上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733A201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:面议</w:t>
      </w:r>
      <w:bookmarkStart w:id="0" w:name="_GoBack"/>
      <w:bookmarkEnd w:id="0"/>
    </w:p>
    <w:p w14:paraId="55554029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免费食宿</w:t>
      </w:r>
    </w:p>
    <w:p w14:paraId="769852D1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缴纳五险，月休4-6天，不定期团建聚餐</w:t>
      </w:r>
    </w:p>
    <w:p w14:paraId="7C56E47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平顶山高新区建设路与开发一路交叉口五菱4S店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</w:t>
      </w:r>
    </w:p>
    <w:p w14:paraId="54D01A74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98622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279</Words>
  <Characters>314</Characters>
  <Lines>0</Lines>
  <Paragraphs>0</Paragraphs>
  <TotalTime>0</TotalTime>
  <ScaleCrop>false</ScaleCrop>
  <LinksUpToDate>false</LinksUpToDate>
  <CharactersWithSpaces>420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2026-01-22T07:44:15Z</dcterms:modified>
  <dc:title>平顶山新鹏驰五菱宝骏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